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Pr="00CB7EE2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i/>
          <w:sz w:val="20"/>
          <w:szCs w:val="20"/>
        </w:rPr>
      </w:r>
      <w:r w:rsidRPr="00CB7EE2">
        <w:rPr>
          <w:rFonts w:ascii="Arial" w:hAnsi="Arial" w:cs="Arial"/>
          <w:i/>
          <w:sz w:val="20"/>
          <w:szCs w:val="20"/>
        </w:rPr>
        <w:fldChar w:fldCharType="separate"/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7777777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7B2E36B0" w14:textId="77777777" w:rsidR="00CB7EE2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36F50A21" w14:textId="77777777" w:rsidR="0078678A" w:rsidRPr="00CB7EE2" w:rsidRDefault="0078678A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D28AA" w14:textId="77777777" w:rsidR="007E436A" w:rsidRDefault="007E436A">
      <w:r>
        <w:separator/>
      </w:r>
    </w:p>
  </w:endnote>
  <w:endnote w:type="continuationSeparator" w:id="0">
    <w:p w14:paraId="1B28589A" w14:textId="77777777" w:rsidR="007E436A" w:rsidRDefault="007E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26821" w14:textId="77777777" w:rsidR="007E436A" w:rsidRDefault="007E436A">
      <w:r>
        <w:separator/>
      </w:r>
    </w:p>
  </w:footnote>
  <w:footnote w:type="continuationSeparator" w:id="0">
    <w:p w14:paraId="7526DCC9" w14:textId="77777777" w:rsidR="007E436A" w:rsidRDefault="007E4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5126998">
    <w:abstractNumId w:val="2"/>
  </w:num>
  <w:num w:numId="2" w16cid:durableId="19348941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6245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0130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1</Pages>
  <Words>416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Mirjana Papež</cp:lastModifiedBy>
  <cp:revision>2</cp:revision>
  <cp:lastPrinted>2013-01-10T11:20:00Z</cp:lastPrinted>
  <dcterms:created xsi:type="dcterms:W3CDTF">2023-04-13T10:45:00Z</dcterms:created>
  <dcterms:modified xsi:type="dcterms:W3CDTF">2023-04-13T10:45:00Z</dcterms:modified>
</cp:coreProperties>
</file>